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73"/>
        <w:gridCol w:w="1437"/>
        <w:gridCol w:w="1074"/>
        <w:gridCol w:w="1062"/>
        <w:gridCol w:w="1363"/>
        <w:gridCol w:w="1151"/>
        <w:gridCol w:w="1841"/>
      </w:tblGrid>
      <w:tr w:rsidR="000D3C80" w:rsidRPr="001F66C4" w:rsidTr="00435C82">
        <w:trPr>
          <w:trHeight w:val="941"/>
        </w:trPr>
        <w:tc>
          <w:tcPr>
            <w:tcW w:w="9200" w:type="dxa"/>
            <w:gridSpan w:val="7"/>
            <w:vAlign w:val="center"/>
          </w:tcPr>
          <w:p w:rsidR="000D3C80" w:rsidRPr="005702C7" w:rsidRDefault="000D3C80">
            <w:pPr>
              <w:widowControl/>
              <w:jc w:val="center"/>
              <w:textAlignment w:val="center"/>
              <w:rPr>
                <w:rFonts w:ascii="方正小标宋简体" w:eastAsia="方正小标宋简体" w:hAnsi="宋体" w:cs="黑体"/>
                <w:color w:val="000000"/>
                <w:sz w:val="44"/>
                <w:szCs w:val="44"/>
              </w:rPr>
            </w:pPr>
            <w:r w:rsidRPr="005702C7">
              <w:rPr>
                <w:rFonts w:ascii="方正小标宋简体" w:eastAsia="方正小标宋简体" w:hAnsi="宋体" w:cs="黑体" w:hint="eastAsia"/>
                <w:color w:val="000000"/>
                <w:kern w:val="0"/>
                <w:sz w:val="44"/>
                <w:szCs w:val="44"/>
                <w:lang/>
              </w:rPr>
              <w:t>太平湖镇公开招聘司勤人员报名表</w:t>
            </w:r>
          </w:p>
        </w:tc>
      </w:tr>
      <w:tr w:rsidR="000D3C80" w:rsidRPr="001F66C4" w:rsidTr="00435C82">
        <w:trPr>
          <w:trHeight w:val="55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姓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名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性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别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出生年月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照</w:t>
            </w:r>
            <w:r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片</w:t>
            </w:r>
          </w:p>
        </w:tc>
      </w:tr>
      <w:tr w:rsidR="000D3C80" w:rsidRPr="001F66C4" w:rsidTr="00435C82">
        <w:trPr>
          <w:trHeight w:val="58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户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籍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地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学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历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政治面貌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0D3C80" w:rsidRPr="001F66C4" w:rsidTr="00435C82">
        <w:trPr>
          <w:trHeight w:val="617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邮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编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联系电话</w:t>
            </w:r>
          </w:p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（手机）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0D3C80" w:rsidRPr="001F66C4" w:rsidTr="00435C82">
        <w:trPr>
          <w:trHeight w:val="588"/>
        </w:trPr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初次领取驾驶证时间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驾照类别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0D3C80" w:rsidRPr="001F66C4" w:rsidTr="00435C82">
        <w:trPr>
          <w:trHeight w:val="603"/>
        </w:trPr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身份证号码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</w:p>
        </w:tc>
      </w:tr>
      <w:tr w:rsidR="000D3C80" w:rsidRPr="001F66C4" w:rsidTr="00435C82">
        <w:trPr>
          <w:trHeight w:val="603"/>
        </w:trPr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家庭住址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主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要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工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作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简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历</w:t>
            </w: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起止时间、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工作单位及职务</w:t>
            </w: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家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庭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成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员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称谓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姓名</w:t>
            </w:r>
          </w:p>
        </w:tc>
        <w:tc>
          <w:tcPr>
            <w:tcW w:w="5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工作单位</w:t>
            </w: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470"/>
        </w:trPr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1426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有何特长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及业余爱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好技能</w:t>
            </w: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D3C80" w:rsidRPr="001F66C4" w:rsidTr="00435C82">
        <w:trPr>
          <w:trHeight w:val="170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初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审</w:t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意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见</w:t>
            </w:r>
          </w:p>
        </w:tc>
        <w:tc>
          <w:tcPr>
            <w:tcW w:w="7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80" w:rsidRDefault="000D3C8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                                 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br/>
              <w:t xml:space="preserve">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日</w:t>
            </w:r>
          </w:p>
        </w:tc>
      </w:tr>
    </w:tbl>
    <w:p w:rsidR="000D3C80" w:rsidRDefault="000D3C80"/>
    <w:sectPr w:rsidR="000D3C80" w:rsidSect="00435C8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C0C4375"/>
    <w:rsid w:val="000D3C80"/>
    <w:rsid w:val="0016391D"/>
    <w:rsid w:val="001F66C4"/>
    <w:rsid w:val="00435C82"/>
    <w:rsid w:val="005702C7"/>
    <w:rsid w:val="0078563F"/>
    <w:rsid w:val="00972D2A"/>
    <w:rsid w:val="3C0C4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63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50</Words>
  <Characters>285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谭家桥镇公开招聘司勤人员报名表</dc:title>
  <dc:subject/>
  <dc:creator>why</dc:creator>
  <cp:keywords/>
  <dc:description/>
  <cp:lastModifiedBy>汪　洋</cp:lastModifiedBy>
  <cp:revision>5</cp:revision>
  <dcterms:created xsi:type="dcterms:W3CDTF">2016-12-19T00:27:00Z</dcterms:created>
  <dcterms:modified xsi:type="dcterms:W3CDTF">2016-12-19T00:29:00Z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